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Rugby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Rugby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Rugby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Rugby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Rugby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Rugby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45.8% </w:t>
      </w:r>
      <w:r w:rsidRPr="004747BF">
        <w:rPr>
          <w:rFonts w:ascii="Libre Franklin Light" w:eastAsia="Times New Roman" w:hAnsi="Libre Franklin Light" w:cs="Calibri Light"/>
        </w:rPr>
        <w:t xml:space="preserve">of those respondents classified as PGSI 8+ in Rugby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Rugby is estimated to be </w:t>
      </w:r>
      <w:r w:rsidRPr="00773DF7">
        <w:rPr>
          <w:rFonts w:ascii="Libre Franklin Light" w:eastAsia="Times New Roman" w:hAnsi="Libre Franklin Light" w:cs="Calibri Light"/>
          <w:b/>
          <w:bCs/>
          <w:color w:val="C45911" w:themeColor="accent2" w:themeShade="BF"/>
        </w:rPr>
        <w:t xml:space="preserve">£2,018,489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Rugby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Rugby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Rugby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Rugby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ugb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Rugby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ugb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Rugby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Rugby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ugb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Rugby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Rugby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Rugby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Rugby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Rugby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Rugby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£2,018,489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Rugby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£32,878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£679,933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£48,708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£13,699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£25,115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£1,218,156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£2,018,489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Rugby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Rugby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Rugby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Rugby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Rugby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Rugby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Rugby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Rugby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Rugby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Rugby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Rugby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Rugby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44F5EC2-D247-4127-9ECB-24838245711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